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1964E" w14:textId="77777777" w:rsidR="00D64ABF" w:rsidRPr="00D64ABF" w:rsidRDefault="00997F14" w:rsidP="00D64AB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bookmarkStart w:id="0" w:name="_Hlk176178282"/>
      <w:r w:rsidR="00D64ABF" w:rsidRPr="00D64AB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31010F2" w14:textId="77777777" w:rsidR="00D64ABF" w:rsidRPr="00D64ABF" w:rsidRDefault="00D64ABF" w:rsidP="00D64AB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64AB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A66C8E3" w14:textId="77777777" w:rsidR="00D64ABF" w:rsidRPr="00D64ABF" w:rsidRDefault="00D64ABF" w:rsidP="00D64AB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64AB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0435966B" w14:textId="77777777" w:rsidR="00D64ABF" w:rsidRPr="00D64ABF" w:rsidRDefault="00D64ABF" w:rsidP="00D64ABF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D64ABF">
        <w:rPr>
          <w:rFonts w:ascii="Corbel" w:hAnsi="Corbel"/>
          <w:i/>
          <w:sz w:val="20"/>
          <w:szCs w:val="20"/>
          <w:lang w:eastAsia="ar-SA"/>
        </w:rPr>
        <w:t>(skrajne daty</w:t>
      </w:r>
      <w:r w:rsidRPr="00D64ABF">
        <w:rPr>
          <w:rFonts w:ascii="Corbel" w:hAnsi="Corbel"/>
          <w:sz w:val="20"/>
          <w:szCs w:val="20"/>
          <w:lang w:eastAsia="ar-SA"/>
        </w:rPr>
        <w:t>)</w:t>
      </w:r>
    </w:p>
    <w:p w14:paraId="5B8726B8" w14:textId="77777777" w:rsidR="00D64ABF" w:rsidRPr="00D64ABF" w:rsidRDefault="00D64ABF" w:rsidP="00D64AB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64ABF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7673A3F8" w14:textId="77777777" w:rsidR="00D64ABF" w:rsidRDefault="00D64AB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875DB2" w14:textId="6AE536C9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94F9931" w14:textId="77777777" w:rsidTr="0197F6A8">
        <w:tc>
          <w:tcPr>
            <w:tcW w:w="2694" w:type="dxa"/>
            <w:vAlign w:val="center"/>
          </w:tcPr>
          <w:p w14:paraId="11222B2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DEB842" w14:textId="77777777" w:rsidR="0085747A" w:rsidRPr="009C54AE" w:rsidRDefault="00213E13" w:rsidP="0197F6A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197F6A8">
              <w:rPr>
                <w:rFonts w:ascii="Corbel" w:hAnsi="Corbel"/>
                <w:bCs/>
                <w:sz w:val="24"/>
                <w:szCs w:val="24"/>
              </w:rPr>
              <w:t>Prawo umów</w:t>
            </w:r>
          </w:p>
        </w:tc>
      </w:tr>
      <w:tr w:rsidR="0085747A" w:rsidRPr="009C54AE" w14:paraId="0D7389CF" w14:textId="77777777" w:rsidTr="0197F6A8">
        <w:tc>
          <w:tcPr>
            <w:tcW w:w="2694" w:type="dxa"/>
            <w:vAlign w:val="center"/>
          </w:tcPr>
          <w:p w14:paraId="4DB49EC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3C180E" w14:textId="77777777" w:rsidR="0085747A" w:rsidRPr="009C54AE" w:rsidRDefault="00213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A2SO60</w:t>
            </w:r>
          </w:p>
        </w:tc>
      </w:tr>
      <w:tr w:rsidR="00213E13" w:rsidRPr="009C54AE" w14:paraId="428D409B" w14:textId="77777777" w:rsidTr="0197F6A8">
        <w:tc>
          <w:tcPr>
            <w:tcW w:w="2694" w:type="dxa"/>
            <w:vAlign w:val="center"/>
          </w:tcPr>
          <w:p w14:paraId="247A90EF" w14:textId="77777777" w:rsidR="00213E13" w:rsidRPr="009C54AE" w:rsidRDefault="00213E1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D16E649" w14:textId="44551517" w:rsidR="00213E13" w:rsidRPr="009C54AE" w:rsidRDefault="00213E13" w:rsidP="0197F6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97F6A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5E540F" w:rsidRPr="0197F6A8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197F6A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13E13" w:rsidRPr="009C54AE" w14:paraId="1E4C851F" w14:textId="77777777" w:rsidTr="0197F6A8">
        <w:tc>
          <w:tcPr>
            <w:tcW w:w="2694" w:type="dxa"/>
            <w:vAlign w:val="center"/>
          </w:tcPr>
          <w:p w14:paraId="3FF45C17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7DB9C5" w14:textId="714470E9" w:rsidR="00213E13" w:rsidRPr="009C54AE" w:rsidRDefault="3FEB03F9" w:rsidP="0197F6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97F6A8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213E13" w:rsidRPr="0197F6A8">
              <w:rPr>
                <w:rFonts w:ascii="Corbel" w:hAnsi="Corbel"/>
                <w:b w:val="0"/>
                <w:sz w:val="24"/>
                <w:szCs w:val="24"/>
              </w:rPr>
              <w:t xml:space="preserve">Zakład Postępowania Cywilnego </w:t>
            </w:r>
          </w:p>
        </w:tc>
      </w:tr>
      <w:tr w:rsidR="00213E13" w:rsidRPr="009C54AE" w14:paraId="52857857" w14:textId="77777777" w:rsidTr="0197F6A8">
        <w:tc>
          <w:tcPr>
            <w:tcW w:w="2694" w:type="dxa"/>
            <w:vAlign w:val="center"/>
          </w:tcPr>
          <w:p w14:paraId="789BC5D5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0178D7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213E13" w:rsidRPr="009C54AE" w14:paraId="42AD3718" w14:textId="77777777" w:rsidTr="0197F6A8">
        <w:tc>
          <w:tcPr>
            <w:tcW w:w="2694" w:type="dxa"/>
            <w:vAlign w:val="center"/>
          </w:tcPr>
          <w:p w14:paraId="65669033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B6D244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II stopnia </w:t>
            </w:r>
          </w:p>
        </w:tc>
      </w:tr>
      <w:tr w:rsidR="00213E13" w:rsidRPr="009C54AE" w14:paraId="30065AA1" w14:textId="77777777" w:rsidTr="0197F6A8">
        <w:tc>
          <w:tcPr>
            <w:tcW w:w="2694" w:type="dxa"/>
            <w:vAlign w:val="center"/>
          </w:tcPr>
          <w:p w14:paraId="0A277CFF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7F2FDFB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0CD3D31" w14:textId="77777777" w:rsidTr="0197F6A8">
        <w:tc>
          <w:tcPr>
            <w:tcW w:w="2694" w:type="dxa"/>
            <w:vAlign w:val="center"/>
          </w:tcPr>
          <w:p w14:paraId="7ECFA12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669774" w14:textId="77777777" w:rsidR="0085747A" w:rsidRPr="009C54AE" w:rsidRDefault="00213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951F7CF" w14:textId="77777777" w:rsidTr="0197F6A8">
        <w:tc>
          <w:tcPr>
            <w:tcW w:w="2694" w:type="dxa"/>
            <w:vAlign w:val="center"/>
          </w:tcPr>
          <w:p w14:paraId="1CB16AF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61BB0E" w14:textId="1561444E" w:rsidR="0085747A" w:rsidRPr="009C54AE" w:rsidRDefault="00213E13" w:rsidP="0197F6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97F6A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78BF41BE" w:rsidRPr="0197F6A8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0197F6A8">
              <w:rPr>
                <w:rFonts w:ascii="Corbel" w:hAnsi="Corbel"/>
                <w:b w:val="0"/>
                <w:sz w:val="24"/>
                <w:szCs w:val="24"/>
              </w:rPr>
              <w:t xml:space="preserve"> IV</w:t>
            </w:r>
          </w:p>
        </w:tc>
      </w:tr>
      <w:tr w:rsidR="0085747A" w:rsidRPr="009C54AE" w14:paraId="12AA4871" w14:textId="77777777" w:rsidTr="0197F6A8">
        <w:tc>
          <w:tcPr>
            <w:tcW w:w="2694" w:type="dxa"/>
            <w:vAlign w:val="center"/>
          </w:tcPr>
          <w:p w14:paraId="289C6D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0EB108" w14:textId="29BBA956" w:rsidR="0085747A" w:rsidRPr="009C54AE" w:rsidRDefault="00213E13" w:rsidP="0197F6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97F6A8">
              <w:rPr>
                <w:rFonts w:ascii="Corbel" w:hAnsi="Corbel"/>
                <w:b w:val="0"/>
                <w:sz w:val="24"/>
                <w:szCs w:val="24"/>
              </w:rPr>
              <w:t>Specjalnościowy (ścieżka kształcenia w zakresie administracji podmiotów niepublicznych)</w:t>
            </w:r>
          </w:p>
        </w:tc>
      </w:tr>
      <w:tr w:rsidR="00213E13" w:rsidRPr="009C54AE" w14:paraId="3C2ED57E" w14:textId="77777777" w:rsidTr="0197F6A8">
        <w:tc>
          <w:tcPr>
            <w:tcW w:w="2694" w:type="dxa"/>
            <w:vAlign w:val="center"/>
          </w:tcPr>
          <w:p w14:paraId="29A9C3EF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0CE7A18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213E13" w:rsidRPr="009C54AE" w14:paraId="1A29021D" w14:textId="77777777" w:rsidTr="0197F6A8">
        <w:tc>
          <w:tcPr>
            <w:tcW w:w="2694" w:type="dxa"/>
            <w:vAlign w:val="center"/>
          </w:tcPr>
          <w:p w14:paraId="6BC11677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87CF4F" w14:textId="774192D3" w:rsidR="00213E13" w:rsidRPr="009C54AE" w:rsidRDefault="00694FDA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Kosior</w:t>
            </w:r>
          </w:p>
        </w:tc>
      </w:tr>
      <w:tr w:rsidR="00694FDA" w:rsidRPr="009C54AE" w14:paraId="0F1B5007" w14:textId="77777777" w:rsidTr="0197F6A8">
        <w:tc>
          <w:tcPr>
            <w:tcW w:w="2694" w:type="dxa"/>
            <w:vAlign w:val="center"/>
          </w:tcPr>
          <w:p w14:paraId="3242C20A" w14:textId="77777777" w:rsidR="00694FDA" w:rsidRPr="009C54AE" w:rsidRDefault="00694FDA" w:rsidP="00694F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1AD99E" w14:textId="22CD63DC" w:rsidR="00694FDA" w:rsidRPr="009C54AE" w:rsidRDefault="00694FDA" w:rsidP="00694F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Kosior</w:t>
            </w:r>
          </w:p>
        </w:tc>
      </w:tr>
    </w:tbl>
    <w:p w14:paraId="25D9D6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A759FB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D7E065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45"/>
        <w:gridCol w:w="670"/>
        <w:gridCol w:w="930"/>
        <w:gridCol w:w="732"/>
        <w:gridCol w:w="827"/>
        <w:gridCol w:w="780"/>
        <w:gridCol w:w="957"/>
        <w:gridCol w:w="1206"/>
        <w:gridCol w:w="1545"/>
      </w:tblGrid>
      <w:tr w:rsidR="00015B8F" w:rsidRPr="009C54AE" w14:paraId="42F562BF" w14:textId="77777777" w:rsidTr="0197F6A8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8BB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9EB410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76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ED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A64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5A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38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96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F3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BC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B5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A4D534B" w14:textId="77777777" w:rsidTr="0197F6A8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C5E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19F6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EE13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24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D9F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A6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EBF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E7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92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5A27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75AEE4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677AD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4E03FC2" w14:textId="77777777" w:rsidR="0085747A" w:rsidRPr="009C54AE" w:rsidRDefault="00213E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9FAAB0C" w14:textId="77777777" w:rsidR="0085747A" w:rsidRPr="009C54AE" w:rsidRDefault="00213E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080E6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1EED8B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98BADCA" w14:textId="77777777" w:rsidR="002B1827" w:rsidRPr="009C54AE" w:rsidRDefault="002B1827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E96CC04" w14:textId="77777777" w:rsidR="002B1827" w:rsidRDefault="002B1827" w:rsidP="002B1827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 xml:space="preserve">egzamin </w:t>
      </w:r>
    </w:p>
    <w:p w14:paraId="1A1D80AF" w14:textId="77777777" w:rsidR="002B1827" w:rsidRPr="004D662A" w:rsidRDefault="002B1827" w:rsidP="002B1827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78DE7B22" w14:textId="77777777" w:rsidR="002B1827" w:rsidRPr="004D662A" w:rsidRDefault="002B1827" w:rsidP="002B1827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7D31D3">
        <w:rPr>
          <w:rFonts w:ascii="Corbel" w:eastAsia="Cambria" w:hAnsi="Corbel"/>
          <w:smallCaps w:val="0"/>
          <w:szCs w:val="24"/>
        </w:rPr>
        <w:t>Ćwiczenia</w:t>
      </w:r>
      <w:r w:rsidRPr="004D662A">
        <w:rPr>
          <w:rFonts w:ascii="Corbel" w:eastAsia="Cambria" w:hAnsi="Corbel"/>
          <w:b w:val="0"/>
          <w:smallCaps w:val="0"/>
          <w:szCs w:val="24"/>
        </w:rPr>
        <w:t xml:space="preserve"> – </w:t>
      </w:r>
      <w:r>
        <w:rPr>
          <w:rFonts w:ascii="Corbel" w:eastAsia="Cambria" w:hAnsi="Corbel"/>
          <w:b w:val="0"/>
          <w:smallCaps w:val="0"/>
          <w:szCs w:val="24"/>
        </w:rPr>
        <w:t>zaliczenie z oceną</w:t>
      </w:r>
    </w:p>
    <w:p w14:paraId="0A26C51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6388A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197F6A8">
        <w:rPr>
          <w:rFonts w:ascii="Corbel" w:hAnsi="Corbel"/>
        </w:rPr>
        <w:t xml:space="preserve">2.Wymagania wstępne </w:t>
      </w:r>
    </w:p>
    <w:p w14:paraId="7D8E89A9" w14:textId="1007F7D7" w:rsidR="0197F6A8" w:rsidRDefault="0197F6A8" w:rsidP="0197F6A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E438DB" w14:textId="77777777" w:rsidTr="0197F6A8">
        <w:tc>
          <w:tcPr>
            <w:tcW w:w="9670" w:type="dxa"/>
          </w:tcPr>
          <w:p w14:paraId="66968E76" w14:textId="7B3391DF" w:rsidR="0085747A" w:rsidRPr="009C54AE" w:rsidRDefault="002B1827" w:rsidP="0197F6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197F6A8">
              <w:rPr>
                <w:rFonts w:ascii="Corbel" w:hAnsi="Corbel"/>
                <w:b w:val="0"/>
                <w:smallCaps w:val="0"/>
                <w:sz w:val="22"/>
              </w:rPr>
              <w:t>Elementarna wiedza z zakresu podstaw prawa cywilnego z umowami w administracji oraz nauki administracji</w:t>
            </w:r>
          </w:p>
        </w:tc>
      </w:tr>
    </w:tbl>
    <w:p w14:paraId="33A5A5D4" w14:textId="4D66511C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4D793E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51CF4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8884E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B1827" w:rsidRPr="009C54AE" w14:paraId="7DFD13B2" w14:textId="77777777" w:rsidTr="006F78E6">
        <w:tc>
          <w:tcPr>
            <w:tcW w:w="851" w:type="dxa"/>
            <w:vAlign w:val="center"/>
          </w:tcPr>
          <w:p w14:paraId="0E600DD5" w14:textId="77777777" w:rsidR="002B1827" w:rsidRPr="008B2701" w:rsidRDefault="002B1827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270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5FF4B6B" w14:textId="77777777" w:rsidR="002B1827" w:rsidRPr="00E0335F" w:rsidRDefault="002B1827" w:rsidP="002B182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Zaznajomienie studentów z problematyką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prawa umów</w:t>
            </w: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, co przełoży się na pogłębienie treści przedmiotu w porównaniu z ogólnym kursem z zakresu podstaw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prawa cywilnego</w:t>
            </w:r>
          </w:p>
        </w:tc>
      </w:tr>
      <w:tr w:rsidR="002B1827" w:rsidRPr="009C54AE" w14:paraId="76BB5E2E" w14:textId="77777777" w:rsidTr="006F78E6">
        <w:tc>
          <w:tcPr>
            <w:tcW w:w="851" w:type="dxa"/>
            <w:vAlign w:val="center"/>
          </w:tcPr>
          <w:p w14:paraId="70E98CF8" w14:textId="77777777" w:rsidR="002B1827" w:rsidRPr="008B2701" w:rsidRDefault="002B1827" w:rsidP="006F78E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B27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D2094B" w14:textId="77777777" w:rsidR="002B1827" w:rsidRPr="00E0335F" w:rsidRDefault="002B1827" w:rsidP="006F78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Przekazanie studentom wiadomości temat sposobów realizacji zadań przez administrację publiczną w drodze czynności cywilnoprawnych, a w szczególności uporządkowanie wiedzy na temat typowych umów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 prawa cywilnego </w:t>
            </w: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na podstawie, których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również </w:t>
            </w: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>administracja pu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bliczna realizuje swoje zadania</w:t>
            </w:r>
          </w:p>
        </w:tc>
      </w:tr>
      <w:tr w:rsidR="002B1827" w:rsidRPr="009C54AE" w14:paraId="5247BD73" w14:textId="77777777" w:rsidTr="006F78E6">
        <w:tc>
          <w:tcPr>
            <w:tcW w:w="851" w:type="dxa"/>
            <w:vAlign w:val="center"/>
          </w:tcPr>
          <w:p w14:paraId="0D19060C" w14:textId="77777777" w:rsidR="002B1827" w:rsidRPr="008B2701" w:rsidRDefault="002B1827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270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409AD3D" w14:textId="77777777" w:rsidR="002B1827" w:rsidRPr="00E0335F" w:rsidRDefault="002B1827" w:rsidP="002B182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Zaprezentowanie studentom zasadniczych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poglądów doktryny oraz</w:t>
            </w: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 orzecznictwa z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zakresu problematyki przedmiotu</w:t>
            </w:r>
          </w:p>
        </w:tc>
      </w:tr>
      <w:tr w:rsidR="002B1827" w:rsidRPr="009C54AE" w14:paraId="61E59974" w14:textId="77777777" w:rsidTr="006F78E6">
        <w:tc>
          <w:tcPr>
            <w:tcW w:w="851" w:type="dxa"/>
            <w:vAlign w:val="center"/>
          </w:tcPr>
          <w:p w14:paraId="253BB8C6" w14:textId="77777777" w:rsidR="002B1827" w:rsidRPr="008B2701" w:rsidRDefault="002B1827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270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F2C4F27" w14:textId="77777777" w:rsidR="002B1827" w:rsidRPr="003E3DC5" w:rsidRDefault="002B1827" w:rsidP="002B182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 xml:space="preserve">Wypracowanie u studentów praktycznych umiejętności polegających na </w:t>
            </w:r>
            <w:r w:rsidRPr="00814C8E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ro</w:t>
            </w: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związywaniu konkretnych kazusów i przygotowaniu umów,</w:t>
            </w:r>
            <w:r w:rsidRPr="00814C8E"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 xml:space="preserve"> obejm</w:t>
            </w:r>
            <w:r>
              <w:rPr>
                <w:rFonts w:ascii="Corbel" w:hAnsi="Corbel"/>
                <w:b w:val="0"/>
                <w:bCs/>
                <w:i/>
                <w:sz w:val="24"/>
                <w:szCs w:val="24"/>
              </w:rPr>
              <w:t>ujących problematykę przedmiotu, w efekcie przygotowanie studentów do samodzielnego stosowania przepisów prawnych z zakresu prawa umów  w praktyce</w:t>
            </w:r>
          </w:p>
        </w:tc>
      </w:tr>
    </w:tbl>
    <w:p w14:paraId="403CF4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8DC0C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2297C7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3C2AFB1A" w14:textId="77777777" w:rsidTr="0071620A">
        <w:tc>
          <w:tcPr>
            <w:tcW w:w="1701" w:type="dxa"/>
            <w:vAlign w:val="center"/>
          </w:tcPr>
          <w:p w14:paraId="4C98C9E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C8699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2BF9E5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3EA7310" w14:textId="77777777" w:rsidTr="005E6E85">
        <w:tc>
          <w:tcPr>
            <w:tcW w:w="1701" w:type="dxa"/>
          </w:tcPr>
          <w:p w14:paraId="57EFD99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77BDBE3" w14:textId="77777777" w:rsidR="0085747A" w:rsidRPr="00D26682" w:rsidRDefault="00D26682" w:rsidP="00D26682">
            <w:pPr>
              <w:pStyle w:val="TableParagraph"/>
              <w:spacing w:line="276" w:lineRule="auto"/>
              <w:ind w:right="97"/>
              <w:jc w:val="both"/>
              <w:rPr>
                <w:sz w:val="23"/>
              </w:rPr>
            </w:pPr>
            <w:r w:rsidRPr="00C707C8">
              <w:rPr>
                <w:sz w:val="23"/>
              </w:rPr>
              <w:t>Posiada</w:t>
            </w:r>
            <w:r w:rsidRPr="00C707C8"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rozszerzoną</w:t>
            </w:r>
            <w:r w:rsidRPr="00C707C8">
              <w:rPr>
                <w:spacing w:val="-9"/>
                <w:sz w:val="23"/>
              </w:rPr>
              <w:t xml:space="preserve"> </w:t>
            </w:r>
            <w:r w:rsidRPr="00C707C8">
              <w:rPr>
                <w:sz w:val="23"/>
              </w:rPr>
              <w:t>wiedzę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o</w:t>
            </w:r>
            <w:r w:rsidRPr="00C707C8"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roli</w:t>
            </w:r>
            <w:r w:rsidRPr="00C707C8"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człowieka,</w:t>
            </w:r>
            <w:r w:rsidRPr="00C707C8">
              <w:rPr>
                <w:spacing w:val="-11"/>
                <w:sz w:val="23"/>
              </w:rPr>
              <w:t xml:space="preserve"> </w:t>
            </w:r>
            <w:r w:rsidRPr="00C707C8">
              <w:rPr>
                <w:sz w:val="23"/>
              </w:rPr>
              <w:t>jego</w:t>
            </w:r>
            <w:r w:rsidRPr="00C707C8">
              <w:rPr>
                <w:spacing w:val="-9"/>
                <w:sz w:val="23"/>
              </w:rPr>
              <w:t xml:space="preserve"> </w:t>
            </w:r>
            <w:r w:rsidRPr="00C707C8">
              <w:rPr>
                <w:sz w:val="23"/>
              </w:rPr>
              <w:t>cechach</w:t>
            </w:r>
            <w:r w:rsidR="002D3283">
              <w:rPr>
                <w:sz w:val="23"/>
              </w:rPr>
              <w:t xml:space="preserve"> </w:t>
            </w:r>
            <w:r w:rsidRPr="00C707C8">
              <w:rPr>
                <w:spacing w:val="-43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aktywności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sferze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administracji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jako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twórcy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kultury</w:t>
            </w:r>
            <w:r w:rsidRPr="00C707C8">
              <w:rPr>
                <w:spacing w:val="8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8"/>
                <w:sz w:val="23"/>
              </w:rPr>
              <w:t xml:space="preserve"> </w:t>
            </w:r>
            <w:r w:rsidRPr="00C707C8">
              <w:rPr>
                <w:sz w:val="23"/>
              </w:rPr>
              <w:t>podmiotu</w:t>
            </w:r>
            <w:r w:rsidRPr="00C707C8">
              <w:rPr>
                <w:spacing w:val="9"/>
                <w:sz w:val="23"/>
              </w:rPr>
              <w:t xml:space="preserve"> </w:t>
            </w:r>
            <w:r w:rsidRPr="00C707C8">
              <w:rPr>
                <w:sz w:val="23"/>
              </w:rPr>
              <w:t>konstytuującego</w:t>
            </w:r>
            <w:r w:rsidRPr="00C707C8">
              <w:rPr>
                <w:spacing w:val="8"/>
                <w:sz w:val="23"/>
              </w:rPr>
              <w:t xml:space="preserve"> </w:t>
            </w:r>
            <w:r w:rsidRPr="00C707C8">
              <w:rPr>
                <w:sz w:val="23"/>
              </w:rPr>
              <w:t>struktury</w:t>
            </w:r>
            <w:r w:rsidRPr="00C707C8">
              <w:rPr>
                <w:spacing w:val="6"/>
                <w:sz w:val="23"/>
              </w:rPr>
              <w:t xml:space="preserve"> </w:t>
            </w:r>
            <w:r w:rsidRPr="00C707C8">
              <w:rPr>
                <w:sz w:val="23"/>
              </w:rPr>
              <w:t>społeczne</w:t>
            </w:r>
            <w:r w:rsidRPr="00C707C8">
              <w:rPr>
                <w:spacing w:val="7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>
              <w:rPr>
                <w:sz w:val="23"/>
              </w:rPr>
              <w:t xml:space="preserve"> zasady ich funkcjonowania</w:t>
            </w:r>
          </w:p>
        </w:tc>
        <w:tc>
          <w:tcPr>
            <w:tcW w:w="1873" w:type="dxa"/>
          </w:tcPr>
          <w:p w14:paraId="55AF5F5E" w14:textId="77777777" w:rsidR="0085747A" w:rsidRPr="009C54AE" w:rsidRDefault="002B18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03C0D19F" w14:textId="77777777" w:rsidTr="005E6E85">
        <w:tc>
          <w:tcPr>
            <w:tcW w:w="1701" w:type="dxa"/>
          </w:tcPr>
          <w:p w14:paraId="144D057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9D70868" w14:textId="77777777" w:rsidR="0085747A" w:rsidRPr="00D26682" w:rsidRDefault="00D26682" w:rsidP="00D26682">
            <w:pPr>
              <w:pStyle w:val="TableParagraph"/>
              <w:spacing w:before="1" w:line="276" w:lineRule="auto"/>
              <w:jc w:val="both"/>
              <w:rPr>
                <w:sz w:val="23"/>
              </w:rPr>
            </w:pPr>
            <w:r w:rsidRPr="00C707C8">
              <w:rPr>
                <w:sz w:val="23"/>
              </w:rPr>
              <w:t>Stosuje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pojęcia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23"/>
                <w:sz w:val="23"/>
              </w:rPr>
              <w:t xml:space="preserve"> </w:t>
            </w:r>
            <w:r w:rsidRPr="00C707C8">
              <w:rPr>
                <w:sz w:val="23"/>
              </w:rPr>
              <w:t>zasady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zakresu</w:t>
            </w:r>
            <w:r w:rsidRPr="00C707C8">
              <w:rPr>
                <w:spacing w:val="25"/>
                <w:sz w:val="23"/>
              </w:rPr>
              <w:t xml:space="preserve"> </w:t>
            </w:r>
            <w:r w:rsidRPr="00C707C8">
              <w:rPr>
                <w:sz w:val="23"/>
              </w:rPr>
              <w:t>ochrony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własności</w:t>
            </w:r>
            <w:r w:rsidRPr="00C707C8">
              <w:rPr>
                <w:spacing w:val="-44"/>
                <w:sz w:val="23"/>
              </w:rPr>
              <w:t xml:space="preserve"> </w:t>
            </w:r>
            <w:r w:rsidRPr="00C707C8">
              <w:rPr>
                <w:sz w:val="23"/>
              </w:rPr>
              <w:t>przemysłowej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19"/>
                <w:sz w:val="23"/>
              </w:rPr>
              <w:t xml:space="preserve"> </w:t>
            </w:r>
            <w:r w:rsidRPr="00C707C8">
              <w:rPr>
                <w:sz w:val="23"/>
              </w:rPr>
              <w:t>prawa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autorskiego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zna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zasady</w:t>
            </w:r>
            <w:r>
              <w:rPr>
                <w:sz w:val="23"/>
              </w:rPr>
              <w:t xml:space="preserve"> zarządzania zasobami własności intelektualnej</w:t>
            </w:r>
          </w:p>
        </w:tc>
        <w:tc>
          <w:tcPr>
            <w:tcW w:w="1873" w:type="dxa"/>
          </w:tcPr>
          <w:p w14:paraId="796A72BE" w14:textId="77777777" w:rsidR="0085747A" w:rsidRPr="009C54AE" w:rsidRDefault="002B18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14:paraId="2AD47356" w14:textId="77777777" w:rsidTr="005E6E85">
        <w:tc>
          <w:tcPr>
            <w:tcW w:w="1701" w:type="dxa"/>
          </w:tcPr>
          <w:p w14:paraId="17367823" w14:textId="77777777" w:rsidR="0085747A" w:rsidRPr="009C54AE" w:rsidRDefault="002B18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FAB931C" w14:textId="77777777" w:rsidR="0085747A" w:rsidRPr="00D26682" w:rsidRDefault="00D26682" w:rsidP="00D26682">
            <w:pPr>
              <w:pStyle w:val="TableParagraph"/>
              <w:spacing w:line="280" w:lineRule="exact"/>
              <w:jc w:val="both"/>
              <w:rPr>
                <w:sz w:val="23"/>
              </w:rPr>
            </w:pPr>
            <w:r w:rsidRPr="00C707C8">
              <w:rPr>
                <w:sz w:val="23"/>
              </w:rPr>
              <w:t>Zna</w:t>
            </w:r>
            <w:r w:rsidRPr="00C707C8">
              <w:rPr>
                <w:spacing w:val="26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rozumie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metodologie</w:t>
            </w:r>
            <w:r w:rsidRPr="00C707C8">
              <w:rPr>
                <w:spacing w:val="72"/>
                <w:sz w:val="23"/>
              </w:rPr>
              <w:t xml:space="preserve"> </w:t>
            </w:r>
            <w:r w:rsidRPr="00C707C8">
              <w:rPr>
                <w:sz w:val="23"/>
              </w:rPr>
              <w:t>pracy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umysłowej</w:t>
            </w:r>
            <w:r w:rsidRPr="00C707C8">
              <w:rPr>
                <w:spacing w:val="75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reguły</w:t>
            </w:r>
            <w:r>
              <w:rPr>
                <w:sz w:val="23"/>
              </w:rPr>
              <w:t xml:space="preserve"> pisania prac naukowych</w:t>
            </w:r>
          </w:p>
        </w:tc>
        <w:tc>
          <w:tcPr>
            <w:tcW w:w="1873" w:type="dxa"/>
          </w:tcPr>
          <w:p w14:paraId="14375C16" w14:textId="77777777" w:rsidR="0085747A" w:rsidRPr="009C54AE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2B1827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D26682" w:rsidRPr="009C54AE" w14:paraId="31F5A96A" w14:textId="77777777" w:rsidTr="005E6E85">
        <w:tc>
          <w:tcPr>
            <w:tcW w:w="1701" w:type="dxa"/>
          </w:tcPr>
          <w:p w14:paraId="33597EB0" w14:textId="77777777" w:rsidR="00D26682" w:rsidRPr="009C54AE" w:rsidRDefault="00D26682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0B5DF49E" w14:textId="77777777" w:rsidR="00D26682" w:rsidRPr="00C707C8" w:rsidRDefault="00D26682" w:rsidP="002D3283">
            <w:pPr>
              <w:pStyle w:val="TableParagraph"/>
              <w:spacing w:before="1" w:line="276" w:lineRule="auto"/>
              <w:ind w:right="98"/>
              <w:jc w:val="both"/>
              <w:rPr>
                <w:sz w:val="23"/>
              </w:rPr>
            </w:pPr>
            <w:r w:rsidRPr="00C707C8">
              <w:rPr>
                <w:sz w:val="23"/>
              </w:rPr>
              <w:t>Posiada umiejętność tworzenia dokumentów prawnych,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umów</w:t>
            </w:r>
            <w:r w:rsidRPr="00C707C8">
              <w:rPr>
                <w:spacing w:val="23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69"/>
                <w:sz w:val="23"/>
              </w:rPr>
              <w:t xml:space="preserve"> </w:t>
            </w:r>
            <w:r w:rsidRPr="00C707C8">
              <w:rPr>
                <w:sz w:val="23"/>
              </w:rPr>
              <w:t>projektów</w:t>
            </w:r>
            <w:r w:rsidRPr="00C707C8">
              <w:rPr>
                <w:spacing w:val="68"/>
                <w:sz w:val="23"/>
              </w:rPr>
              <w:t xml:space="preserve"> </w:t>
            </w:r>
            <w:r w:rsidRPr="00C707C8">
              <w:rPr>
                <w:sz w:val="23"/>
              </w:rPr>
              <w:t>aktów</w:t>
            </w:r>
            <w:r w:rsidRPr="00C707C8">
              <w:rPr>
                <w:spacing w:val="68"/>
                <w:sz w:val="23"/>
              </w:rPr>
              <w:t xml:space="preserve"> </w:t>
            </w:r>
            <w:r w:rsidRPr="00C707C8">
              <w:rPr>
                <w:sz w:val="23"/>
              </w:rPr>
              <w:t>stosowania</w:t>
            </w:r>
            <w:r w:rsidRPr="00C707C8">
              <w:rPr>
                <w:spacing w:val="68"/>
                <w:sz w:val="23"/>
              </w:rPr>
              <w:t xml:space="preserve"> </w:t>
            </w:r>
            <w:r w:rsidRPr="00C707C8">
              <w:rPr>
                <w:sz w:val="23"/>
              </w:rPr>
              <w:t>prawa,</w:t>
            </w:r>
            <w:r w:rsidRPr="00C707C8">
              <w:rPr>
                <w:spacing w:val="69"/>
                <w:sz w:val="23"/>
              </w:rPr>
              <w:t xml:space="preserve"> </w:t>
            </w:r>
            <w:r w:rsidRPr="00C707C8">
              <w:rPr>
                <w:sz w:val="23"/>
              </w:rPr>
              <w:t>wraz</w:t>
            </w:r>
            <w:r w:rsidRPr="00C707C8">
              <w:rPr>
                <w:spacing w:val="-44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 w:rsidRPr="00C707C8">
              <w:rPr>
                <w:spacing w:val="29"/>
                <w:sz w:val="23"/>
              </w:rPr>
              <w:t xml:space="preserve"> </w:t>
            </w:r>
            <w:r w:rsidRPr="00C707C8">
              <w:rPr>
                <w:sz w:val="23"/>
              </w:rPr>
              <w:t>ich</w:t>
            </w:r>
            <w:r w:rsidRPr="00C707C8">
              <w:rPr>
                <w:spacing w:val="28"/>
                <w:sz w:val="23"/>
              </w:rPr>
              <w:t xml:space="preserve"> </w:t>
            </w:r>
            <w:r w:rsidRPr="00C707C8">
              <w:rPr>
                <w:sz w:val="23"/>
              </w:rPr>
              <w:t>uzasadnieniem</w:t>
            </w:r>
            <w:r w:rsidRPr="00C707C8">
              <w:rPr>
                <w:spacing w:val="9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29"/>
                <w:sz w:val="23"/>
              </w:rPr>
              <w:t xml:space="preserve"> </w:t>
            </w:r>
            <w:r w:rsidRPr="00C707C8">
              <w:rPr>
                <w:sz w:val="23"/>
              </w:rPr>
              <w:t>jest</w:t>
            </w:r>
            <w:r w:rsidRPr="00C707C8">
              <w:rPr>
                <w:spacing w:val="28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27"/>
                <w:sz w:val="23"/>
              </w:rPr>
              <w:t xml:space="preserve"> </w:t>
            </w:r>
            <w:r w:rsidRPr="00C707C8">
              <w:rPr>
                <w:sz w:val="23"/>
              </w:rPr>
              <w:t>stanie</w:t>
            </w:r>
            <w:r w:rsidRPr="00C707C8">
              <w:rPr>
                <w:spacing w:val="31"/>
                <w:sz w:val="23"/>
              </w:rPr>
              <w:t xml:space="preserve"> </w:t>
            </w:r>
            <w:r w:rsidRPr="00C707C8">
              <w:rPr>
                <w:sz w:val="23"/>
              </w:rPr>
              <w:t>wskazać</w:t>
            </w:r>
            <w:r w:rsidR="002D3283"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konsekwencje</w:t>
            </w:r>
            <w:r w:rsidRPr="00C707C8">
              <w:rPr>
                <w:spacing w:val="-4"/>
                <w:sz w:val="23"/>
              </w:rPr>
              <w:t xml:space="preserve"> </w:t>
            </w:r>
            <w:r w:rsidRPr="00C707C8">
              <w:rPr>
                <w:sz w:val="23"/>
              </w:rPr>
              <w:t>projektowanego</w:t>
            </w:r>
            <w:r w:rsidRPr="00C707C8"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aktu</w:t>
            </w:r>
          </w:p>
        </w:tc>
        <w:tc>
          <w:tcPr>
            <w:tcW w:w="1873" w:type="dxa"/>
          </w:tcPr>
          <w:p w14:paraId="2E7DFA3C" w14:textId="77777777" w:rsidR="00D26682" w:rsidRDefault="00D26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D26682" w:rsidRPr="009C54AE" w14:paraId="7B21DBA9" w14:textId="77777777" w:rsidTr="005E6E85">
        <w:tc>
          <w:tcPr>
            <w:tcW w:w="1701" w:type="dxa"/>
          </w:tcPr>
          <w:p w14:paraId="38710447" w14:textId="77777777" w:rsidR="00D26682" w:rsidRPr="009C54AE" w:rsidRDefault="00D26682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2BDD72E" w14:textId="77777777" w:rsidR="00D26682" w:rsidRPr="00C707C8" w:rsidRDefault="00D26682" w:rsidP="002D3283">
            <w:pPr>
              <w:pStyle w:val="TableParagraph"/>
              <w:spacing w:line="276" w:lineRule="auto"/>
              <w:ind w:right="97"/>
              <w:jc w:val="both"/>
              <w:rPr>
                <w:sz w:val="23"/>
              </w:rPr>
            </w:pPr>
            <w:r w:rsidRPr="00C707C8">
              <w:rPr>
                <w:sz w:val="23"/>
              </w:rPr>
              <w:t>Posiada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umiejętność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prowadzenia</w:t>
            </w:r>
            <w:r w:rsidRPr="00C707C8">
              <w:rPr>
                <w:spacing w:val="-7"/>
                <w:sz w:val="23"/>
              </w:rPr>
              <w:t xml:space="preserve"> </w:t>
            </w:r>
            <w:r w:rsidRPr="00C707C8">
              <w:rPr>
                <w:sz w:val="23"/>
              </w:rPr>
              <w:t>debaty,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przygotowania</w:t>
            </w:r>
            <w:r w:rsidRPr="00C707C8">
              <w:rPr>
                <w:spacing w:val="-44"/>
                <w:sz w:val="23"/>
              </w:rPr>
              <w:t xml:space="preserve"> </w:t>
            </w:r>
            <w:r w:rsidRPr="00C707C8">
              <w:rPr>
                <w:sz w:val="23"/>
              </w:rPr>
              <w:t>prac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pisemnych,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prezentacji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multimedialnych,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ustnych wystąpień w języku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polskim w zakresie dziedzin i</w:t>
            </w:r>
            <w:r>
              <w:rPr>
                <w:spacing w:val="-44"/>
                <w:sz w:val="23"/>
              </w:rPr>
              <w:t xml:space="preserve">  </w:t>
            </w:r>
            <w:r w:rsidRPr="00C707C8">
              <w:rPr>
                <w:sz w:val="23"/>
              </w:rPr>
              <w:t>dyscyplin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naukowych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wykładanych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ramach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kierunku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Administracja dotyczących zagadnień szczegółowych,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>
              <w:rPr>
                <w:sz w:val="23"/>
              </w:rPr>
              <w:t> </w:t>
            </w:r>
            <w:r w:rsidRPr="00C707C8">
              <w:rPr>
                <w:sz w:val="23"/>
              </w:rPr>
              <w:t>wykorzystaniem poglądów doktryny, źródeł prawa oraz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orzecznictwa</w:t>
            </w:r>
            <w:r w:rsidRPr="00C707C8">
              <w:rPr>
                <w:spacing w:val="4"/>
                <w:sz w:val="23"/>
              </w:rPr>
              <w:t xml:space="preserve"> </w:t>
            </w:r>
            <w:r w:rsidRPr="00C707C8">
              <w:rPr>
                <w:sz w:val="23"/>
              </w:rPr>
              <w:t>sądowego</w:t>
            </w:r>
            <w:r w:rsidRPr="00C707C8">
              <w:rPr>
                <w:spacing w:val="2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3"/>
                <w:sz w:val="23"/>
              </w:rPr>
              <w:t xml:space="preserve"> </w:t>
            </w:r>
            <w:r w:rsidRPr="00C707C8">
              <w:rPr>
                <w:sz w:val="23"/>
              </w:rPr>
              <w:t>administracyjnego,</w:t>
            </w:r>
            <w:r w:rsidRPr="00C707C8">
              <w:rPr>
                <w:spacing w:val="3"/>
                <w:sz w:val="23"/>
              </w:rPr>
              <w:t xml:space="preserve"> </w:t>
            </w:r>
            <w:r w:rsidRPr="00C707C8">
              <w:rPr>
                <w:sz w:val="23"/>
              </w:rPr>
              <w:t>a</w:t>
            </w:r>
            <w:r w:rsidRPr="00C707C8">
              <w:rPr>
                <w:spacing w:val="2"/>
                <w:sz w:val="23"/>
              </w:rPr>
              <w:t xml:space="preserve"> </w:t>
            </w:r>
            <w:r w:rsidRPr="00C707C8">
              <w:rPr>
                <w:sz w:val="23"/>
              </w:rPr>
              <w:t>także</w:t>
            </w:r>
            <w:r w:rsidR="002D3283"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danych</w:t>
            </w:r>
            <w:r w:rsidRPr="00C707C8"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statystycznych</w:t>
            </w:r>
          </w:p>
        </w:tc>
        <w:tc>
          <w:tcPr>
            <w:tcW w:w="1873" w:type="dxa"/>
          </w:tcPr>
          <w:p w14:paraId="27F4F32D" w14:textId="77777777" w:rsidR="00D26682" w:rsidRDefault="00D26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2D3283" w:rsidRPr="009C54AE" w14:paraId="7C86B46E" w14:textId="77777777" w:rsidTr="005E6E85">
        <w:tc>
          <w:tcPr>
            <w:tcW w:w="1701" w:type="dxa"/>
          </w:tcPr>
          <w:p w14:paraId="5CF4EC30" w14:textId="77777777" w:rsidR="002D3283" w:rsidRPr="009C54AE" w:rsidRDefault="002D328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3B15C8C7" w14:textId="77777777" w:rsidR="002D3283" w:rsidRPr="00C707C8" w:rsidRDefault="002D3283" w:rsidP="006F78E6">
            <w:pPr>
              <w:pStyle w:val="TableParagraph"/>
              <w:tabs>
                <w:tab w:val="left" w:pos="817"/>
                <w:tab w:val="left" w:pos="1786"/>
                <w:tab w:val="left" w:pos="2366"/>
                <w:tab w:val="left" w:pos="4153"/>
              </w:tabs>
              <w:spacing w:line="280" w:lineRule="exact"/>
              <w:jc w:val="both"/>
              <w:rPr>
                <w:sz w:val="23"/>
              </w:rPr>
            </w:pPr>
            <w:r w:rsidRPr="00C707C8">
              <w:rPr>
                <w:sz w:val="23"/>
              </w:rPr>
              <w:t>Jest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zdolny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do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samodzielnego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rozwiazywania</w:t>
            </w:r>
            <w:r>
              <w:rPr>
                <w:sz w:val="23"/>
              </w:rPr>
              <w:t xml:space="preserve"> </w:t>
            </w:r>
            <w:r w:rsidRPr="00C707C8">
              <w:rPr>
                <w:spacing w:val="-1"/>
                <w:sz w:val="23"/>
              </w:rPr>
              <w:t>podstawowych</w:t>
            </w:r>
            <w:r w:rsidRPr="00C707C8"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problemów</w:t>
            </w:r>
            <w:r w:rsidRPr="00C707C8">
              <w:rPr>
                <w:spacing w:val="-11"/>
                <w:sz w:val="23"/>
              </w:rPr>
              <w:t xml:space="preserve"> </w:t>
            </w:r>
            <w:r w:rsidRPr="00C707C8">
              <w:rPr>
                <w:sz w:val="23"/>
              </w:rPr>
              <w:t>administracyjnych,</w:t>
            </w:r>
            <w:r w:rsidRPr="00C707C8">
              <w:rPr>
                <w:spacing w:val="-11"/>
                <w:sz w:val="23"/>
              </w:rPr>
              <w:t xml:space="preserve"> </w:t>
            </w:r>
            <w:r w:rsidRPr="00C707C8">
              <w:rPr>
                <w:sz w:val="23"/>
              </w:rPr>
              <w:t>prawnych</w:t>
            </w:r>
            <w:r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>
              <w:rPr>
                <w:sz w:val="23"/>
              </w:rPr>
              <w:t> </w:t>
            </w:r>
            <w:r w:rsidRPr="00C707C8">
              <w:rPr>
                <w:sz w:val="23"/>
              </w:rPr>
              <w:t>etycznych</w:t>
            </w:r>
            <w:r w:rsidRPr="00C707C8">
              <w:rPr>
                <w:spacing w:val="-3"/>
                <w:sz w:val="23"/>
              </w:rPr>
              <w:t xml:space="preserve"> </w:t>
            </w:r>
            <w:r w:rsidRPr="00C707C8">
              <w:rPr>
                <w:sz w:val="23"/>
              </w:rPr>
              <w:t>związanych</w:t>
            </w:r>
            <w:r w:rsidRPr="00C707C8">
              <w:rPr>
                <w:spacing w:val="-2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 w:rsidRPr="00C707C8"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funkcjonowaniem struktur publicznych i niepublicznych</w:t>
            </w:r>
          </w:p>
        </w:tc>
        <w:tc>
          <w:tcPr>
            <w:tcW w:w="1873" w:type="dxa"/>
          </w:tcPr>
          <w:p w14:paraId="4DC43DE1" w14:textId="77777777" w:rsidR="002D3283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2D3283" w:rsidRPr="009C54AE" w14:paraId="5C5F3144" w14:textId="77777777" w:rsidTr="005E6E85">
        <w:tc>
          <w:tcPr>
            <w:tcW w:w="1701" w:type="dxa"/>
          </w:tcPr>
          <w:p w14:paraId="56C4DC0B" w14:textId="77777777" w:rsidR="002D3283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93A640B" w14:textId="77777777" w:rsidR="002D3283" w:rsidRPr="00C707C8" w:rsidRDefault="002D3283" w:rsidP="006F78E6">
            <w:pPr>
              <w:pStyle w:val="TableParagraph"/>
              <w:spacing w:line="276" w:lineRule="auto"/>
              <w:ind w:right="98"/>
              <w:jc w:val="both"/>
              <w:rPr>
                <w:sz w:val="23"/>
              </w:rPr>
            </w:pPr>
            <w:r w:rsidRPr="00C707C8">
              <w:rPr>
                <w:sz w:val="23"/>
              </w:rPr>
              <w:t>Uczestniczy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przygotowaniu</w:t>
            </w:r>
            <w:r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projektów,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>
              <w:rPr>
                <w:spacing w:val="1"/>
                <w:sz w:val="23"/>
              </w:rPr>
              <w:t> </w:t>
            </w:r>
            <w:r w:rsidRPr="00C707C8">
              <w:rPr>
                <w:sz w:val="23"/>
              </w:rPr>
              <w:t>uwzględnieniem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wiedzy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umiejętności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zdobytych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>
              <w:rPr>
                <w:spacing w:val="46"/>
                <w:sz w:val="23"/>
              </w:rPr>
              <w:t> </w:t>
            </w:r>
            <w:r w:rsidRPr="00C707C8">
              <w:rPr>
                <w:sz w:val="23"/>
              </w:rPr>
              <w:t>trakcie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studiów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jest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gotowy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działać</w:t>
            </w:r>
            <w:r w:rsidRPr="00C707C8"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na rzecz</w:t>
            </w:r>
            <w:r w:rsidRPr="00C707C8">
              <w:rPr>
                <w:spacing w:val="40"/>
                <w:sz w:val="23"/>
              </w:rPr>
              <w:t xml:space="preserve"> </w:t>
            </w:r>
            <w:r w:rsidRPr="00C707C8">
              <w:rPr>
                <w:sz w:val="23"/>
              </w:rPr>
              <w:t>społeczeństwa,</w:t>
            </w:r>
            <w:r w:rsidRPr="00C707C8">
              <w:rPr>
                <w:spacing w:val="40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40"/>
                <w:sz w:val="23"/>
              </w:rPr>
              <w:t xml:space="preserve"> </w:t>
            </w:r>
            <w:r w:rsidRPr="00C707C8">
              <w:rPr>
                <w:sz w:val="23"/>
              </w:rPr>
              <w:t>tym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-3"/>
                <w:sz w:val="23"/>
              </w:rPr>
              <w:t xml:space="preserve"> </w:t>
            </w:r>
            <w:r w:rsidRPr="00C707C8">
              <w:rPr>
                <w:sz w:val="23"/>
              </w:rPr>
              <w:t>instytucjach</w:t>
            </w:r>
            <w:r w:rsidRPr="00C707C8">
              <w:rPr>
                <w:spacing w:val="-2"/>
                <w:sz w:val="23"/>
              </w:rPr>
              <w:t xml:space="preserve"> </w:t>
            </w:r>
            <w:r w:rsidRPr="00C707C8">
              <w:rPr>
                <w:sz w:val="23"/>
              </w:rPr>
              <w:t>publicznych</w:t>
            </w:r>
            <w:r>
              <w:rPr>
                <w:sz w:val="23"/>
              </w:rPr>
              <w:t xml:space="preserve"> i niepublicznych</w:t>
            </w:r>
          </w:p>
        </w:tc>
        <w:tc>
          <w:tcPr>
            <w:tcW w:w="1873" w:type="dxa"/>
          </w:tcPr>
          <w:p w14:paraId="301CCFDD" w14:textId="77777777" w:rsidR="002D3283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AF1F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D1F40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78BC3D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E5601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D3283" w:rsidRPr="009C54AE" w14:paraId="586DCB09" w14:textId="77777777" w:rsidTr="006F78E6">
        <w:tc>
          <w:tcPr>
            <w:tcW w:w="9781" w:type="dxa"/>
          </w:tcPr>
          <w:p w14:paraId="65A3CFF5" w14:textId="77777777" w:rsidR="002D3283" w:rsidRPr="00DD1213" w:rsidRDefault="002D3283" w:rsidP="006F78E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DD1213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2D3283" w:rsidRPr="009C54AE" w14:paraId="7E297EF8" w14:textId="77777777" w:rsidTr="006F78E6">
        <w:tc>
          <w:tcPr>
            <w:tcW w:w="9781" w:type="dxa"/>
          </w:tcPr>
          <w:p w14:paraId="0712FABB" w14:textId="77777777" w:rsidR="002D3283" w:rsidRPr="000B6E25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Prawo cywilne jako przedmiot działalności administracji publicznej</w:t>
            </w:r>
          </w:p>
        </w:tc>
      </w:tr>
      <w:tr w:rsidR="002D3283" w:rsidRPr="009C54AE" w14:paraId="1F0DDD78" w14:textId="77777777" w:rsidTr="006F78E6">
        <w:tc>
          <w:tcPr>
            <w:tcW w:w="9781" w:type="dxa"/>
          </w:tcPr>
          <w:p w14:paraId="18F8E24A" w14:textId="77777777" w:rsidR="002D3283" w:rsidRPr="000B6E25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Przepisy ogólne prawa cywilnego jako wprowadzenie do wykładu – stosunek cywilnoprawny (podmiot, przedmiot, treść), oświadczenie woli, wady oświadczenia woli</w:t>
            </w:r>
          </w:p>
        </w:tc>
      </w:tr>
      <w:tr w:rsidR="002D3283" w:rsidRPr="009C54AE" w14:paraId="04AAB72C" w14:textId="77777777" w:rsidTr="006F78E6">
        <w:tc>
          <w:tcPr>
            <w:tcW w:w="9781" w:type="dxa"/>
          </w:tcPr>
          <w:p w14:paraId="71F5FAFD" w14:textId="77777777" w:rsidR="002D3283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Przepisy ogólne prawa cywilnego jako prowadzenie do wykładu – forma czynności prawnych, sposoby zawarcia czynności prawnych </w:t>
            </w:r>
          </w:p>
        </w:tc>
      </w:tr>
      <w:tr w:rsidR="002D3283" w:rsidRPr="009C54AE" w14:paraId="09423BBC" w14:textId="77777777" w:rsidTr="006F78E6">
        <w:tc>
          <w:tcPr>
            <w:tcW w:w="9781" w:type="dxa"/>
          </w:tcPr>
          <w:p w14:paraId="2441BED2" w14:textId="77777777" w:rsidR="002D3283" w:rsidRPr="000B6E25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 xml:space="preserve">Zobowiązania – wiadomości ogólne </w:t>
            </w:r>
          </w:p>
        </w:tc>
      </w:tr>
      <w:tr w:rsidR="002D3283" w:rsidRPr="009C54AE" w14:paraId="395C5739" w14:textId="77777777" w:rsidTr="006F78E6">
        <w:tc>
          <w:tcPr>
            <w:tcW w:w="9781" w:type="dxa"/>
          </w:tcPr>
          <w:p w14:paraId="4CFA4CAD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Zobowiązania umowne w administracji</w:t>
            </w:r>
            <w:r w:rsidRPr="000B6E25">
              <w:rPr>
                <w:rFonts w:ascii="Corbel" w:hAnsi="Corbel"/>
                <w:sz w:val="24"/>
                <w:szCs w:val="24"/>
              </w:rPr>
              <w:cr/>
              <w:t xml:space="preserve">. Umowa </w:t>
            </w:r>
            <w:r w:rsidRPr="000B6E25">
              <w:rPr>
                <w:rFonts w:ascii="Corbel" w:hAnsi="Corbel"/>
                <w:sz w:val="24"/>
                <w:szCs w:val="24"/>
              </w:rPr>
              <w:cr/>
              <w:t>cywilnoprawna jak</w:t>
            </w:r>
            <w:r>
              <w:rPr>
                <w:rFonts w:ascii="Corbel" w:hAnsi="Corbel"/>
                <w:sz w:val="24"/>
                <w:szCs w:val="24"/>
              </w:rPr>
              <w:t>o forma działania administracji</w:t>
            </w:r>
          </w:p>
        </w:tc>
      </w:tr>
      <w:tr w:rsidR="002D3283" w:rsidRPr="009C54AE" w14:paraId="3D74AFCA" w14:textId="77777777" w:rsidTr="006F78E6">
        <w:tc>
          <w:tcPr>
            <w:tcW w:w="9781" w:type="dxa"/>
          </w:tcPr>
          <w:p w14:paraId="268AFF66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Zasady reprezentacji administrac</w:t>
            </w:r>
            <w:r>
              <w:rPr>
                <w:rFonts w:ascii="Corbel" w:hAnsi="Corbel"/>
                <w:sz w:val="24"/>
                <w:szCs w:val="24"/>
              </w:rPr>
              <w:t>ji publicznej w dziedzinie</w:t>
            </w:r>
            <w:r>
              <w:rPr>
                <w:rFonts w:ascii="Corbel" w:hAnsi="Corbel"/>
                <w:sz w:val="24"/>
                <w:szCs w:val="24"/>
              </w:rPr>
              <w:cr/>
              <w:t>zawi</w:t>
            </w:r>
            <w:r w:rsidRPr="000B6E25">
              <w:rPr>
                <w:rFonts w:ascii="Corbel" w:hAnsi="Corbel"/>
                <w:sz w:val="24"/>
                <w:szCs w:val="24"/>
              </w:rPr>
              <w:t>erania umów</w:t>
            </w:r>
          </w:p>
        </w:tc>
      </w:tr>
      <w:tr w:rsidR="002D3283" w:rsidRPr="009C54AE" w14:paraId="5854F8EE" w14:textId="77777777" w:rsidTr="006F78E6">
        <w:tc>
          <w:tcPr>
            <w:tcW w:w="9781" w:type="dxa"/>
          </w:tcPr>
          <w:p w14:paraId="4088BA04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Wykonanie umowy oraz sposoby zabezpieczenia wykonania umowy</w:t>
            </w:r>
          </w:p>
        </w:tc>
      </w:tr>
      <w:tr w:rsidR="002D3283" w:rsidRPr="009C54AE" w14:paraId="4C10D3CD" w14:textId="77777777" w:rsidTr="006F78E6">
        <w:tc>
          <w:tcPr>
            <w:tcW w:w="9781" w:type="dxa"/>
          </w:tcPr>
          <w:p w14:paraId="4EDE9542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Umowy nazwane zawierane przez administrację publiczną</w:t>
            </w:r>
          </w:p>
        </w:tc>
      </w:tr>
    </w:tbl>
    <w:p w14:paraId="3C9A3C9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413FE0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05CFE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D3283" w:rsidRPr="009C54AE" w14:paraId="1CF14D40" w14:textId="77777777" w:rsidTr="002D3283">
        <w:tc>
          <w:tcPr>
            <w:tcW w:w="9781" w:type="dxa"/>
          </w:tcPr>
          <w:p w14:paraId="1004A316" w14:textId="77777777" w:rsidR="002D3283" w:rsidRPr="004C7CE5" w:rsidRDefault="002D3283" w:rsidP="006F78E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4C7CE5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2D3283" w:rsidRPr="009C54AE" w14:paraId="1394A7DB" w14:textId="77777777" w:rsidTr="002D3283">
        <w:trPr>
          <w:trHeight w:val="391"/>
        </w:trPr>
        <w:tc>
          <w:tcPr>
            <w:tcW w:w="9781" w:type="dxa"/>
          </w:tcPr>
          <w:p w14:paraId="702D43F3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Umowy o przeniesieni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B6E25">
              <w:rPr>
                <w:rFonts w:ascii="Corbel" w:hAnsi="Corbel"/>
                <w:sz w:val="24"/>
                <w:szCs w:val="24"/>
              </w:rPr>
              <w:t xml:space="preserve"> i ustanowienie praw </w:t>
            </w:r>
          </w:p>
        </w:tc>
      </w:tr>
      <w:tr w:rsidR="002D3283" w:rsidRPr="009C54AE" w14:paraId="782EAEB5" w14:textId="77777777" w:rsidTr="002D3283">
        <w:tc>
          <w:tcPr>
            <w:tcW w:w="9781" w:type="dxa"/>
          </w:tcPr>
          <w:p w14:paraId="48F849A9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 xml:space="preserve">Umowy o korzystanie z rzeczy </w:t>
            </w:r>
          </w:p>
        </w:tc>
      </w:tr>
      <w:tr w:rsidR="002D3283" w:rsidRPr="009C54AE" w14:paraId="13EB5933" w14:textId="77777777" w:rsidTr="002D3283">
        <w:tc>
          <w:tcPr>
            <w:tcW w:w="9781" w:type="dxa"/>
          </w:tcPr>
          <w:p w14:paraId="31F15F8C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 xml:space="preserve">Umowy o świadczenie usług </w:t>
            </w:r>
          </w:p>
        </w:tc>
      </w:tr>
    </w:tbl>
    <w:p w14:paraId="46C9BD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68D53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4C90E2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30C037" w14:textId="77777777" w:rsidR="002D3283" w:rsidRPr="00AA7D86" w:rsidRDefault="002D3283" w:rsidP="002D3283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t xml:space="preserve">Wykład: </w:t>
      </w:r>
      <w:r w:rsidRPr="00AA7D86">
        <w:rPr>
          <w:rFonts w:ascii="Corbel" w:hAnsi="Corbel"/>
        </w:rPr>
        <w:t>wykład problemowy, wykład konwersatoryjny, wykład z prezentacją multimedialną, metody kształcenia na odległość</w:t>
      </w:r>
      <w:r>
        <w:rPr>
          <w:rFonts w:ascii="Corbel" w:hAnsi="Corbel"/>
          <w:b/>
        </w:rPr>
        <w:t>.</w:t>
      </w:r>
    </w:p>
    <w:p w14:paraId="594AD3D9" w14:textId="77777777" w:rsidR="002D3283" w:rsidRPr="00AA7D86" w:rsidRDefault="002D3283" w:rsidP="002D3283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lastRenderedPageBreak/>
        <w:t xml:space="preserve">Ćwiczenia: </w:t>
      </w:r>
      <w:r w:rsidRPr="00AA7D86">
        <w:rPr>
          <w:rFonts w:ascii="Corbel" w:hAnsi="Corbel"/>
        </w:rPr>
        <w:t>analiza tekstów z dyskusją,  praca w grupach (rozwiązywanie zadań, dyskusja), metody kształcenia na odległość. Aktywizowanie i skłanianie studentów do samodzielnej prezentacji zagadnień teoretycznych oraz samodzielnego  wyciągania wniosków i oceny stanu prawnego. Prowokowanie do rozmów oraz dyskusji, w trakcie których uczestnicy zajęć wyrażają opinie poparte posiadaną wiedzą. Praca w grupach związana z analizą konkretnych stanów faktycznych z punktu widzenia obowiązujących norm cywilnoprawnych.</w:t>
      </w:r>
    </w:p>
    <w:p w14:paraId="1888E7F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bookmarkStart w:id="1" w:name="_GoBack"/>
      <w:bookmarkEnd w:id="1"/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73768A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B7004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E915D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1A2FAE4" w14:textId="77777777" w:rsidTr="00C05F44">
        <w:tc>
          <w:tcPr>
            <w:tcW w:w="1985" w:type="dxa"/>
            <w:vAlign w:val="center"/>
          </w:tcPr>
          <w:p w14:paraId="49BB32E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D9CF39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93953E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75578C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0811E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36B1776" w14:textId="77777777" w:rsidTr="00C05F44">
        <w:tc>
          <w:tcPr>
            <w:tcW w:w="1985" w:type="dxa"/>
          </w:tcPr>
          <w:p w14:paraId="147FFD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D266D24" w14:textId="77777777" w:rsidR="0085747A" w:rsidRPr="009C54AE" w:rsidRDefault="00E9640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635A797" w14:textId="77777777" w:rsidR="0085747A" w:rsidRPr="009C54AE" w:rsidRDefault="00E9640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7AD8DAE8" w14:textId="77777777" w:rsidTr="00C05F44">
        <w:tc>
          <w:tcPr>
            <w:tcW w:w="1985" w:type="dxa"/>
          </w:tcPr>
          <w:p w14:paraId="5E6FC7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154F869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pisemny, </w:t>
            </w:r>
            <w:r w:rsidR="00E96404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33CA818D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E9640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96404" w:rsidRPr="009C54AE" w14:paraId="219347BA" w14:textId="77777777" w:rsidTr="00C05F44">
        <w:tc>
          <w:tcPr>
            <w:tcW w:w="1985" w:type="dxa"/>
          </w:tcPr>
          <w:p w14:paraId="6C52F612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45B6F578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16F3C9D9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D3283" w:rsidRPr="009C54AE" w14:paraId="19E9157D" w14:textId="77777777" w:rsidTr="00C05F44">
        <w:tc>
          <w:tcPr>
            <w:tcW w:w="1985" w:type="dxa"/>
          </w:tcPr>
          <w:p w14:paraId="2A335F65" w14:textId="77777777" w:rsidR="002D3283" w:rsidRPr="009C54AE" w:rsidRDefault="002D328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0FDF81B5" w14:textId="77777777" w:rsidR="002D3283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pisemny, </w:t>
            </w:r>
            <w:r w:rsidR="00E964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E96404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="00E964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96404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0C7FB255" w14:textId="77777777" w:rsidR="002D3283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E9640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96404" w:rsidRPr="009C54AE" w14:paraId="6346C101" w14:textId="77777777" w:rsidTr="00C05F44">
        <w:tc>
          <w:tcPr>
            <w:tcW w:w="1985" w:type="dxa"/>
          </w:tcPr>
          <w:p w14:paraId="1DEA0F24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37538A6E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1AF27A33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23A53" w:rsidRPr="009C54AE" w14:paraId="66EDC6CB" w14:textId="77777777" w:rsidTr="00C05F44">
        <w:tc>
          <w:tcPr>
            <w:tcW w:w="1985" w:type="dxa"/>
          </w:tcPr>
          <w:p w14:paraId="2C673255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0E02C119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1AB683DF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23A53" w:rsidRPr="009C54AE" w14:paraId="6DAD1AFC" w14:textId="77777777" w:rsidTr="00C05F44">
        <w:tc>
          <w:tcPr>
            <w:tcW w:w="1985" w:type="dxa"/>
          </w:tcPr>
          <w:p w14:paraId="4AF05035" w14:textId="77777777" w:rsidR="00E23A53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0041E1C4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7A7ECDE1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24F1338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519C6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9E8F7C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062ACA" w14:textId="77777777" w:rsidTr="00923D7D">
        <w:tc>
          <w:tcPr>
            <w:tcW w:w="9670" w:type="dxa"/>
          </w:tcPr>
          <w:p w14:paraId="59764C28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b/>
                <w:color w:val="000000"/>
                <w:sz w:val="24"/>
                <w:szCs w:val="24"/>
              </w:rPr>
              <w:t>Wykład</w:t>
            </w: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– Zaliczenie odbywa się w formie pisemnej (praca pisemna w formie odpowiedzi (opisu) na 3 przedstawione pytania) lub testowej (20 pytań jednokrotnego wyboru). Prowadzący może zaliczyć przedmiot na podstawie referatów (projektów) z tematów zaproponowanych przez prowadzącego i realizowanych w trakcie kursu nauczania.</w:t>
            </w:r>
          </w:p>
          <w:p w14:paraId="2A548395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Na egzaminie przedterminowym – metoda ustna. Student otrzymuje 3 pytania problemowe.</w:t>
            </w:r>
          </w:p>
          <w:p w14:paraId="0748B7EF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</w:p>
          <w:p w14:paraId="0BC50646" w14:textId="77777777" w:rsidR="00E23A53" w:rsidRPr="003C6A3B" w:rsidRDefault="00E23A53" w:rsidP="00E23A53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hAnsi="Corbel"/>
                <w:color w:val="000000"/>
                <w:sz w:val="24"/>
                <w:szCs w:val="24"/>
              </w:rPr>
              <w:t>Punkty uzyskane za pracę zaliczeniową są przeliczane na procenty, którym odpowiadają oceny:</w:t>
            </w:r>
          </w:p>
          <w:p w14:paraId="208E529F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- do 50% - niedostateczny,</w:t>
            </w:r>
          </w:p>
          <w:p w14:paraId="0F04512A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-  51% - 60% - dostateczny,</w:t>
            </w:r>
          </w:p>
          <w:p w14:paraId="33AA82F6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-  61% - 70% - dostateczny plus,</w:t>
            </w:r>
          </w:p>
          <w:p w14:paraId="2F6EF4E1" w14:textId="77777777" w:rsidR="00E23A53" w:rsidRPr="00094561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4EB52997" w14:textId="77777777" w:rsidR="00E23A53" w:rsidRPr="00094561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17095522" w14:textId="77777777" w:rsidR="00E23A53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5C13B392" w14:textId="77777777" w:rsidR="00E23A53" w:rsidRPr="00094561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7ADCC70B" w14:textId="77777777" w:rsidR="00E23A53" w:rsidRDefault="00E23A53" w:rsidP="00E23A5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b/>
                <w:sz w:val="24"/>
                <w:szCs w:val="24"/>
              </w:rPr>
              <w:t>Ćwiczenia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Kolokwium w formie pisemnej lub testowej.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Ocena z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AB5B22">
              <w:rPr>
                <w:rFonts w:ascii="Corbel" w:hAnsi="Corbel"/>
                <w:sz w:val="24"/>
                <w:szCs w:val="24"/>
              </w:rPr>
              <w:t>zależna jest o liczby uzyskanych punktów. Na ocenę końcową, poza oceną z pracy pisemnej, składają się również aktywność podczas zajęć oraz obecność na zajęciach.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2CCFD7E" w14:textId="77777777" w:rsidR="00E23A53" w:rsidRPr="00AB5B22" w:rsidRDefault="00E23A53" w:rsidP="00E23A5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Możliwe jest także zaliczenie ćwiczeń na podstawie pracy pisemnej przygotowanej przez studenta na zadany temat. </w:t>
            </w:r>
          </w:p>
          <w:p w14:paraId="0D256E11" w14:textId="77777777" w:rsidR="00E23A53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75%</w:t>
            </w:r>
            <w:r>
              <w:rPr>
                <w:rFonts w:ascii="Corbel" w:hAnsi="Corbel"/>
                <w:sz w:val="24"/>
                <w:szCs w:val="24"/>
              </w:rPr>
              <w:t xml:space="preserve"> oceny stanowią wyniki kolokwium lub pracy zaliczeniowej</w:t>
            </w:r>
            <w:r w:rsidRPr="00AB5B22">
              <w:rPr>
                <w:rFonts w:ascii="Corbel" w:hAnsi="Corbel"/>
                <w:sz w:val="24"/>
                <w:szCs w:val="24"/>
              </w:rPr>
              <w:t>, 25% ocena aktywności  na zajęciach.</w:t>
            </w:r>
          </w:p>
          <w:p w14:paraId="6FFC4ADB" w14:textId="77777777" w:rsidR="00E23A53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CD0ABBC" w14:textId="77777777" w:rsidR="00E23A53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J</w:t>
            </w:r>
            <w:r w:rsidRPr="000B6E25">
              <w:rPr>
                <w:rFonts w:ascii="Corbel" w:eastAsia="Cambria" w:hAnsi="Corbel"/>
              </w:rPr>
              <w:t xml:space="preserve">eśli aktywność </w:t>
            </w:r>
            <w:r>
              <w:rPr>
                <w:rFonts w:ascii="Corbel" w:eastAsia="Cambria" w:hAnsi="Corbel"/>
              </w:rPr>
              <w:t xml:space="preserve">studenta na ćwiczeniach </w:t>
            </w:r>
            <w:r w:rsidRPr="000B6E25">
              <w:rPr>
                <w:rFonts w:ascii="Corbel" w:eastAsia="Cambria" w:hAnsi="Corbel"/>
              </w:rPr>
              <w:t>jest znaczna i poparta wysokim poziomem wiedzy merytorycznej może stanowić samodzielną podstawę zaliczenia</w:t>
            </w:r>
            <w:r>
              <w:rPr>
                <w:rFonts w:ascii="Corbel" w:eastAsia="Cambria" w:hAnsi="Corbel"/>
              </w:rPr>
              <w:t>.</w:t>
            </w:r>
          </w:p>
          <w:p w14:paraId="2C59237D" w14:textId="77777777" w:rsidR="00E23A53" w:rsidRPr="00AB5B22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2B3443B" w14:textId="77777777" w:rsidR="00E23A53" w:rsidRPr="00AB5B22" w:rsidRDefault="00E23A53" w:rsidP="00E23A5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>unkty uzyskane za kolokwi</w:t>
            </w:r>
            <w:r>
              <w:rPr>
                <w:rFonts w:ascii="Corbel" w:hAnsi="Corbel"/>
                <w:sz w:val="24"/>
                <w:szCs w:val="24"/>
              </w:rPr>
              <w:t>um lub pracę pisemną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624D72C2" w14:textId="77777777" w:rsidR="00E23A53" w:rsidRPr="00AB5B22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503868E6" w14:textId="77777777" w:rsidR="00E23A53" w:rsidRPr="00AB5B22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1F1D1307" w14:textId="77777777" w:rsidR="00E23A53" w:rsidRPr="00AB5B22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396FB45B" w14:textId="77777777" w:rsidR="00E23A53" w:rsidRPr="00AB5B22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0D66E579" w14:textId="77777777" w:rsidR="00E23A53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3F7E0157" w14:textId="77777777" w:rsidR="0085747A" w:rsidRPr="00E23A53" w:rsidRDefault="00E23A53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- 91% -  100%</w:t>
            </w:r>
            <w:r>
              <w:rPr>
                <w:rFonts w:ascii="Corbel" w:hAnsi="Corbel"/>
                <w:szCs w:val="24"/>
              </w:rPr>
              <w:t xml:space="preserve"> - </w:t>
            </w:r>
            <w:r>
              <w:rPr>
                <w:rFonts w:ascii="Corbel" w:hAnsi="Corbel"/>
                <w:sz w:val="24"/>
                <w:szCs w:val="24"/>
              </w:rPr>
              <w:t>bardzo dobry</w:t>
            </w:r>
          </w:p>
        </w:tc>
      </w:tr>
    </w:tbl>
    <w:p w14:paraId="67A46C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1C5F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57503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019906BF" w14:textId="77777777" w:rsidTr="003E1941">
        <w:tc>
          <w:tcPr>
            <w:tcW w:w="4962" w:type="dxa"/>
            <w:vAlign w:val="center"/>
          </w:tcPr>
          <w:p w14:paraId="0509A8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E83CE9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0D04109" w14:textId="77777777" w:rsidTr="00923D7D">
        <w:tc>
          <w:tcPr>
            <w:tcW w:w="4962" w:type="dxa"/>
          </w:tcPr>
          <w:p w14:paraId="66A46DF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1C108C" w14:textId="77777777" w:rsidR="00E23A53" w:rsidRDefault="00E23A53" w:rsidP="00E23A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– 15 godz.</w:t>
            </w:r>
          </w:p>
          <w:p w14:paraId="48B3B269" w14:textId="77777777" w:rsidR="0085747A" w:rsidRPr="009C54AE" w:rsidRDefault="00E23A53" w:rsidP="00E23A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– 15 godz.</w:t>
            </w:r>
          </w:p>
        </w:tc>
      </w:tr>
      <w:tr w:rsidR="00E23A53" w:rsidRPr="009C54AE" w14:paraId="6C03E9FD" w14:textId="77777777" w:rsidTr="00923D7D">
        <w:tc>
          <w:tcPr>
            <w:tcW w:w="4962" w:type="dxa"/>
          </w:tcPr>
          <w:p w14:paraId="405BB669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71A035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1BBE5D" w14:textId="77777777" w:rsidR="00E23A53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– 3 godz., </w:t>
            </w:r>
          </w:p>
          <w:p w14:paraId="3E62B699" w14:textId="77777777" w:rsidR="00E23A53" w:rsidRPr="009C54AE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– 2 godz.</w:t>
            </w:r>
          </w:p>
        </w:tc>
      </w:tr>
      <w:tr w:rsidR="00E23A53" w:rsidRPr="009C54AE" w14:paraId="019CE088" w14:textId="77777777" w:rsidTr="00923D7D">
        <w:tc>
          <w:tcPr>
            <w:tcW w:w="4962" w:type="dxa"/>
          </w:tcPr>
          <w:p w14:paraId="6D348A04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39FA614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EB31305" w14:textId="77777777" w:rsidR="00E23A53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ćwiczeń – 30 godz.</w:t>
            </w:r>
          </w:p>
          <w:p w14:paraId="66EDAB23" w14:textId="77777777" w:rsidR="00E23A53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– 25 godz.</w:t>
            </w:r>
          </w:p>
          <w:p w14:paraId="46CB5586" w14:textId="77777777" w:rsidR="00E23A53" w:rsidRPr="009C54AE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projektu/referatu – 10 godz.</w:t>
            </w:r>
          </w:p>
        </w:tc>
      </w:tr>
      <w:tr w:rsidR="0085747A" w:rsidRPr="009C54AE" w14:paraId="13A75AC5" w14:textId="77777777" w:rsidTr="00923D7D">
        <w:tc>
          <w:tcPr>
            <w:tcW w:w="4962" w:type="dxa"/>
          </w:tcPr>
          <w:p w14:paraId="7A5E75A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4D3927C" w14:textId="77777777" w:rsidR="0085747A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2826FE86" w14:textId="77777777" w:rsidTr="00923D7D">
        <w:tc>
          <w:tcPr>
            <w:tcW w:w="4962" w:type="dxa"/>
          </w:tcPr>
          <w:p w14:paraId="1651E22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E5CC60E" w14:textId="77777777" w:rsidR="0085747A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AFF22A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8E282C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BF885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2DD99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1399479" w14:textId="77777777" w:rsidTr="0071620A">
        <w:trPr>
          <w:trHeight w:val="397"/>
        </w:trPr>
        <w:tc>
          <w:tcPr>
            <w:tcW w:w="3544" w:type="dxa"/>
          </w:tcPr>
          <w:p w14:paraId="5A67787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850C66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3008D88C" w14:textId="77777777" w:rsidTr="0071620A">
        <w:trPr>
          <w:trHeight w:val="397"/>
        </w:trPr>
        <w:tc>
          <w:tcPr>
            <w:tcW w:w="3544" w:type="dxa"/>
          </w:tcPr>
          <w:p w14:paraId="7901C39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3BA602F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E6834CB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BE49F4" w14:textId="77777777" w:rsidR="00C22A4A" w:rsidRDefault="00C22A4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27F94C" w14:textId="77777777" w:rsidR="00C22A4A" w:rsidRPr="009C54AE" w:rsidRDefault="00C22A4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93A26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FCA932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22A4A" w:rsidRPr="009C54AE" w14:paraId="01A97D15" w14:textId="77777777" w:rsidTr="0197F6A8">
        <w:trPr>
          <w:trHeight w:val="397"/>
        </w:trPr>
        <w:tc>
          <w:tcPr>
            <w:tcW w:w="7513" w:type="dxa"/>
          </w:tcPr>
          <w:p w14:paraId="397B0B91" w14:textId="77777777" w:rsidR="00C22A4A" w:rsidRPr="009D143A" w:rsidRDefault="08B5BE15" w:rsidP="006F78E6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197F6A8">
              <w:rPr>
                <w:rFonts w:ascii="Corbel" w:hAnsi="Corbel"/>
                <w:smallCaps w:val="0"/>
              </w:rPr>
              <w:t>Literatura podstawowa:</w:t>
            </w:r>
          </w:p>
          <w:p w14:paraId="0C02F457" w14:textId="5D033385" w:rsidR="0197F6A8" w:rsidRDefault="0197F6A8" w:rsidP="0197F6A8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0778474" w14:textId="77777777" w:rsidR="00C22A4A" w:rsidRPr="009D143A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Szczurek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9D143A">
              <w:rPr>
                <w:rFonts w:ascii="Corbel" w:eastAsia="Cambria" w:hAnsi="Corbel"/>
                <w:iCs/>
                <w:sz w:val="24"/>
                <w:szCs w:val="24"/>
              </w:rPr>
              <w:t>Prawo cywilne dla studentów administracji, Warszawa 2012,</w:t>
            </w:r>
          </w:p>
          <w:p w14:paraId="44213A9F" w14:textId="77777777" w:rsidR="00C22A4A" w:rsidRPr="009D143A" w:rsidRDefault="00C22A4A" w:rsidP="00C22A4A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 xml:space="preserve">M. </w:t>
            </w:r>
            <w:proofErr w:type="spellStart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Załucki</w:t>
            </w:r>
            <w:proofErr w:type="spellEnd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, P. Stec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 (red.), Prawo cywilne z umowami w </w:t>
            </w:r>
            <w:r>
              <w:rPr>
                <w:rFonts w:ascii="Corbel" w:eastAsia="Cambria" w:hAnsi="Corbel"/>
                <w:sz w:val="24"/>
                <w:szCs w:val="24"/>
              </w:rPr>
              <w:t>administracji, Warszawa 2010,</w:t>
            </w:r>
          </w:p>
          <w:p w14:paraId="49D2AF7E" w14:textId="77777777" w:rsidR="00C22A4A" w:rsidRPr="001C738B" w:rsidRDefault="00C22A4A" w:rsidP="00C22A4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143A">
              <w:rPr>
                <w:rFonts w:ascii="Corbel" w:hAnsi="Corbel"/>
                <w:b/>
                <w:sz w:val="24"/>
                <w:szCs w:val="24"/>
              </w:rPr>
              <w:lastRenderedPageBreak/>
              <w:t>Z. Radwański</w:t>
            </w:r>
            <w:r w:rsidRPr="009D143A">
              <w:rPr>
                <w:rFonts w:ascii="Corbel" w:hAnsi="Corbel"/>
                <w:sz w:val="24"/>
                <w:szCs w:val="24"/>
              </w:rPr>
              <w:t>, Prawo</w:t>
            </w:r>
            <w:r w:rsidRPr="001C738B">
              <w:rPr>
                <w:rFonts w:ascii="Corbel" w:hAnsi="Corbel"/>
                <w:sz w:val="24"/>
                <w:szCs w:val="24"/>
              </w:rPr>
              <w:t xml:space="preserve"> cywilne – część ogólna, wydanie 15, Warszawa 2019,</w:t>
            </w:r>
          </w:p>
          <w:p w14:paraId="32A3446C" w14:textId="77777777" w:rsidR="00C22A4A" w:rsidRPr="001C738B" w:rsidRDefault="00C22A4A" w:rsidP="00C22A4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A. Wolter, 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cywilne. Zarys części ogólnej, wydanie 3, Warszawa 2017,</w:t>
            </w:r>
          </w:p>
          <w:p w14:paraId="3C84C04C" w14:textId="77777777" w:rsidR="00C22A4A" w:rsidRPr="001C738B" w:rsidRDefault="00C22A4A" w:rsidP="00C22A4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1C738B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1C738B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1C738B">
              <w:rPr>
                <w:rFonts w:ascii="Corbel" w:hAnsi="Corbel"/>
                <w:sz w:val="24"/>
                <w:szCs w:val="24"/>
              </w:rPr>
              <w:t>, Prawo cywilne – część ogólna, wydanie 5, Warszawa 2017,</w:t>
            </w:r>
          </w:p>
          <w:p w14:paraId="4BD1EE03" w14:textId="77777777" w:rsidR="00C22A4A" w:rsidRPr="00E845A5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 – część ogólna, wydanie 14, Warszawa 2020,</w:t>
            </w:r>
          </w:p>
          <w:p w14:paraId="4FA4D117" w14:textId="77777777" w:rsidR="00C22A4A" w:rsidRPr="00E845A5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</w:t>
            </w:r>
            <w:r>
              <w:rPr>
                <w:rFonts w:ascii="Corbel" w:eastAsia="Cambria" w:hAnsi="Corbel"/>
                <w:sz w:val="24"/>
                <w:szCs w:val="24"/>
              </w:rPr>
              <w:t>zania – część szczegółowa, wydanie 13, Warszawa 2019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00F63DB2" w14:textId="77777777" w:rsidR="00C22A4A" w:rsidRPr="002C6B54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W. Czachórski,  A. Brzozowski, M. Safian, E. Skowrońska-Bocian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</w:t>
            </w:r>
            <w:r>
              <w:rPr>
                <w:rFonts w:ascii="Corbel" w:eastAsia="Cambria" w:hAnsi="Corbel"/>
                <w:sz w:val="24"/>
                <w:szCs w:val="24"/>
              </w:rPr>
              <w:t>a. Zarys wykładu, Warszawa 2009</w:t>
            </w:r>
          </w:p>
        </w:tc>
      </w:tr>
      <w:tr w:rsidR="00C22A4A" w:rsidRPr="009C54AE" w14:paraId="390AC489" w14:textId="77777777" w:rsidTr="0197F6A8">
        <w:trPr>
          <w:trHeight w:val="397"/>
        </w:trPr>
        <w:tc>
          <w:tcPr>
            <w:tcW w:w="7513" w:type="dxa"/>
          </w:tcPr>
          <w:p w14:paraId="5E303092" w14:textId="77777777" w:rsidR="00C22A4A" w:rsidRDefault="08B5BE15" w:rsidP="006F78E6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197F6A8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28C67526" w14:textId="0B85935E" w:rsidR="0197F6A8" w:rsidRDefault="0197F6A8" w:rsidP="0197F6A8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9C4413D" w14:textId="77777777" w:rsidR="00C22A4A" w:rsidRPr="002C6B54" w:rsidRDefault="00C22A4A" w:rsidP="00C22A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 w:rsidRPr="002C6B54">
              <w:rPr>
                <w:rFonts w:ascii="Corbel" w:hAnsi="Corbel"/>
                <w:b/>
                <w:szCs w:val="24"/>
              </w:rPr>
              <w:t>D.E. Kotłowski, M.O. Piaskowska, K. Sadowski</w:t>
            </w:r>
            <w:r>
              <w:rPr>
                <w:rFonts w:ascii="Corbel" w:hAnsi="Corbel"/>
                <w:szCs w:val="24"/>
              </w:rPr>
              <w:t xml:space="preserve">, </w:t>
            </w:r>
            <w:r w:rsidRPr="00A862E7">
              <w:rPr>
                <w:rFonts w:ascii="Corbel" w:hAnsi="Corbel"/>
                <w:szCs w:val="24"/>
              </w:rPr>
              <w:t xml:space="preserve">Kazusy cywilne – część ogólna, prawo rzeczowe, zobowiązania </w:t>
            </w:r>
            <w:r>
              <w:rPr>
                <w:rFonts w:ascii="Corbel" w:hAnsi="Corbel"/>
                <w:szCs w:val="24"/>
              </w:rPr>
              <w:t>i spadki, wyd. 2, Warszawa 2017,</w:t>
            </w:r>
          </w:p>
          <w:p w14:paraId="7907BDD6" w14:textId="77777777" w:rsidR="00C22A4A" w:rsidRPr="009C54AE" w:rsidRDefault="00C22A4A" w:rsidP="00C22A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/>
                <w:szCs w:val="24"/>
              </w:rPr>
              <w:t>Cempura</w:t>
            </w:r>
            <w:proofErr w:type="spellEnd"/>
            <w:r>
              <w:rPr>
                <w:rFonts w:ascii="Corbel" w:hAnsi="Corbel"/>
                <w:b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/>
                <w:szCs w:val="24"/>
              </w:rPr>
              <w:t>Kasolik</w:t>
            </w:r>
            <w:proofErr w:type="spellEnd"/>
            <w:r>
              <w:rPr>
                <w:rFonts w:ascii="Corbel" w:hAnsi="Corbel"/>
                <w:b/>
                <w:szCs w:val="24"/>
              </w:rPr>
              <w:t xml:space="preserve">, </w:t>
            </w:r>
            <w:r>
              <w:rPr>
                <w:rFonts w:ascii="Corbel" w:hAnsi="Corbel"/>
                <w:szCs w:val="24"/>
              </w:rPr>
              <w:t>Metodyka sporządzania umów gospodarczych, Warszawa 2020.</w:t>
            </w:r>
          </w:p>
        </w:tc>
      </w:tr>
    </w:tbl>
    <w:p w14:paraId="6D2297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0BD0C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54765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FD404" w14:textId="77777777" w:rsidR="0098753F" w:rsidRDefault="0098753F" w:rsidP="00C16ABF">
      <w:pPr>
        <w:spacing w:after="0" w:line="240" w:lineRule="auto"/>
      </w:pPr>
      <w:r>
        <w:separator/>
      </w:r>
    </w:p>
  </w:endnote>
  <w:endnote w:type="continuationSeparator" w:id="0">
    <w:p w14:paraId="4A572598" w14:textId="77777777" w:rsidR="0098753F" w:rsidRDefault="0098753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77568" w14:textId="77777777" w:rsidR="0098753F" w:rsidRDefault="0098753F" w:rsidP="00C16ABF">
      <w:pPr>
        <w:spacing w:after="0" w:line="240" w:lineRule="auto"/>
      </w:pPr>
      <w:r>
        <w:separator/>
      </w:r>
    </w:p>
  </w:footnote>
  <w:footnote w:type="continuationSeparator" w:id="0">
    <w:p w14:paraId="2D1035C4" w14:textId="77777777" w:rsidR="0098753F" w:rsidRDefault="0098753F" w:rsidP="00C16ABF">
      <w:pPr>
        <w:spacing w:after="0" w:line="240" w:lineRule="auto"/>
      </w:pPr>
      <w:r>
        <w:continuationSeparator/>
      </w:r>
    </w:p>
  </w:footnote>
  <w:footnote w:id="1">
    <w:p w14:paraId="57575A9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895C86"/>
    <w:multiLevelType w:val="hybridMultilevel"/>
    <w:tmpl w:val="8F789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C56909"/>
    <w:multiLevelType w:val="hybridMultilevel"/>
    <w:tmpl w:val="72B05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148"/>
    <w:rsid w:val="00042A51"/>
    <w:rsid w:val="00042D2E"/>
    <w:rsid w:val="00044C82"/>
    <w:rsid w:val="00070ED6"/>
    <w:rsid w:val="000742DC"/>
    <w:rsid w:val="00084C12"/>
    <w:rsid w:val="00092EB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16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3E1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1827"/>
    <w:rsid w:val="002B4D55"/>
    <w:rsid w:val="002B5EA0"/>
    <w:rsid w:val="002B6119"/>
    <w:rsid w:val="002C1F06"/>
    <w:rsid w:val="002D328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540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FDA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9C0"/>
    <w:rsid w:val="008E64F4"/>
    <w:rsid w:val="008F12C9"/>
    <w:rsid w:val="008F6E29"/>
    <w:rsid w:val="00916188"/>
    <w:rsid w:val="00916671"/>
    <w:rsid w:val="00923D7D"/>
    <w:rsid w:val="009508DF"/>
    <w:rsid w:val="00950DAC"/>
    <w:rsid w:val="00954A07"/>
    <w:rsid w:val="0098753F"/>
    <w:rsid w:val="00997F14"/>
    <w:rsid w:val="009A0F08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A4A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682"/>
    <w:rsid w:val="00D26B2C"/>
    <w:rsid w:val="00D352C9"/>
    <w:rsid w:val="00D425B2"/>
    <w:rsid w:val="00D428D6"/>
    <w:rsid w:val="00D552B2"/>
    <w:rsid w:val="00D608D1"/>
    <w:rsid w:val="00D64ABF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A53"/>
    <w:rsid w:val="00E24BF5"/>
    <w:rsid w:val="00E25338"/>
    <w:rsid w:val="00E51E44"/>
    <w:rsid w:val="00E533BE"/>
    <w:rsid w:val="00E63348"/>
    <w:rsid w:val="00E742AA"/>
    <w:rsid w:val="00E77E88"/>
    <w:rsid w:val="00E8107D"/>
    <w:rsid w:val="00E960BB"/>
    <w:rsid w:val="00E96404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97F6A8"/>
    <w:rsid w:val="064C7DF2"/>
    <w:rsid w:val="07717454"/>
    <w:rsid w:val="08B5BE15"/>
    <w:rsid w:val="24CBBA4E"/>
    <w:rsid w:val="2B2520C9"/>
    <w:rsid w:val="3FEB03F9"/>
    <w:rsid w:val="407CAE56"/>
    <w:rsid w:val="5C46C6EF"/>
    <w:rsid w:val="74BF9502"/>
    <w:rsid w:val="78B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D8BDA"/>
  <w15:docId w15:val="{26239AC7-6458-49FE-AAE0-AFF8CC3C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26682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D266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0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93D6E-D8E3-473E-9872-04EEF886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1373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2023-10-02T08:06:00Z</dcterms:created>
  <dcterms:modified xsi:type="dcterms:W3CDTF">2024-09-03T13:15:00Z</dcterms:modified>
</cp:coreProperties>
</file>